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7FE3E" w14:textId="0EA3B212" w:rsidR="00823D53" w:rsidRPr="00824035" w:rsidRDefault="00823D53" w:rsidP="00823D53">
      <w:pPr>
        <w:pStyle w:val="Header"/>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w:t>
      </w:r>
      <w:r w:rsidR="00151847">
        <w:rPr>
          <w:sz w:val="24"/>
          <w:szCs w:val="24"/>
          <w:lang w:eastAsia="ja-JP"/>
        </w:rPr>
        <w:t>1</w:t>
      </w:r>
      <w:r w:rsidRPr="007861B8">
        <w:rPr>
          <w:sz w:val="24"/>
          <w:szCs w:val="24"/>
          <w:lang w:eastAsia="ja-JP"/>
        </w:rPr>
        <w:tab/>
      </w:r>
      <w:r>
        <w:rPr>
          <w:sz w:val="24"/>
          <w:szCs w:val="24"/>
          <w:lang w:eastAsia="ja-JP"/>
        </w:rPr>
        <w:t>S2-250</w:t>
      </w:r>
      <w:r w:rsidR="00AA0E93">
        <w:rPr>
          <w:sz w:val="24"/>
          <w:szCs w:val="24"/>
          <w:lang w:eastAsia="ja-JP"/>
        </w:rPr>
        <w:t>9547</w:t>
      </w:r>
    </w:p>
    <w:p w14:paraId="298CB334" w14:textId="1B01E246" w:rsidR="00C8588A" w:rsidRPr="00F37249" w:rsidRDefault="00151847" w:rsidP="00823D53">
      <w:pPr>
        <w:pStyle w:val="Header"/>
        <w:pBdr>
          <w:bottom w:val="single" w:sz="4" w:space="1" w:color="auto"/>
        </w:pBdr>
        <w:tabs>
          <w:tab w:val="right" w:pos="9638"/>
        </w:tabs>
        <w:ind w:right="-57"/>
        <w:rPr>
          <w:rFonts w:eastAsia="Arial Unicode MS" w:cs="Arial"/>
          <w:bCs/>
          <w:sz w:val="24"/>
        </w:rPr>
      </w:pPr>
      <w:r>
        <w:rPr>
          <w:rFonts w:cs="Arial"/>
          <w:sz w:val="24"/>
        </w:rPr>
        <w:t>13</w:t>
      </w:r>
      <w:r w:rsidRPr="001B1D91">
        <w:rPr>
          <w:rFonts w:cs="Arial"/>
          <w:sz w:val="24"/>
        </w:rPr>
        <w:t xml:space="preserve"> - </w:t>
      </w:r>
      <w:r>
        <w:rPr>
          <w:rFonts w:cs="Arial"/>
          <w:sz w:val="24"/>
        </w:rPr>
        <w:t>17</w:t>
      </w:r>
      <w:r w:rsidRPr="001B1D91">
        <w:rPr>
          <w:rFonts w:cs="Arial"/>
          <w:sz w:val="24"/>
        </w:rPr>
        <w:t xml:space="preserve"> </w:t>
      </w:r>
      <w:r>
        <w:rPr>
          <w:rFonts w:cs="Arial"/>
          <w:sz w:val="24"/>
        </w:rPr>
        <w:t>October</w:t>
      </w:r>
      <w:r w:rsidRPr="002B63D1">
        <w:rPr>
          <w:rFonts w:cs="Arial"/>
          <w:sz w:val="24"/>
        </w:rPr>
        <w:t xml:space="preserve">, 2025, </w:t>
      </w:r>
      <w:r>
        <w:rPr>
          <w:rFonts w:cs="Arial"/>
          <w:sz w:val="24"/>
        </w:rPr>
        <w:t>Wuhan</w:t>
      </w:r>
      <w:r w:rsidRPr="001B1D91">
        <w:rPr>
          <w:rFonts w:cs="Arial"/>
          <w:sz w:val="24"/>
        </w:rPr>
        <w:t xml:space="preserve">, </w:t>
      </w:r>
      <w:r>
        <w:rPr>
          <w:rFonts w:cs="Arial"/>
          <w:sz w:val="24"/>
        </w:rPr>
        <w:t>China</w:t>
      </w:r>
      <w:r w:rsidR="00C355FA" w:rsidRPr="00F37249">
        <w:rPr>
          <w:rFonts w:eastAsia="Arial Unicode MS" w:cs="Arial"/>
          <w:bCs/>
        </w:rPr>
        <w:tab/>
      </w:r>
      <w:r w:rsidR="00C355FA" w:rsidRPr="00F96B26">
        <w:rPr>
          <w:rFonts w:eastAsia="Arial Unicode MS" w:cs="Arial"/>
          <w:bCs/>
        </w:rPr>
        <w:t xml:space="preserve">(Revision of </w:t>
      </w:r>
      <w:r w:rsidR="00AA0E93">
        <w:rPr>
          <w:rFonts w:eastAsia="Arial Unicode MS" w:cs="Arial"/>
          <w:bCs/>
        </w:rPr>
        <w:t xml:space="preserve">S2-2508834, </w:t>
      </w:r>
      <w:r w:rsidR="00C355FA" w:rsidRPr="00F96B26">
        <w:rPr>
          <w:rFonts w:eastAsia="Arial Unicode MS" w:cs="Arial"/>
          <w:bCs/>
        </w:rPr>
        <w:t>S2-25</w:t>
      </w:r>
      <w:r w:rsidR="00823D53">
        <w:rPr>
          <w:rFonts w:eastAsia="Arial Unicode MS" w:cs="Arial"/>
          <w:bCs/>
        </w:rPr>
        <w:t>0</w:t>
      </w:r>
      <w:r>
        <w:rPr>
          <w:rFonts w:eastAsia="Arial Unicode MS" w:cs="Arial"/>
          <w:bCs/>
        </w:rPr>
        <w:t>6834</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AC944C" w:rsidR="001E41F3" w:rsidRPr="004C4A5A" w:rsidRDefault="004713AB" w:rsidP="00BB2F56">
            <w:pPr>
              <w:pStyle w:val="CRCoverPage"/>
              <w:spacing w:after="0"/>
              <w:jc w:val="center"/>
              <w:rPr>
                <w:b/>
                <w:noProof/>
                <w:sz w:val="28"/>
                <w:lang w:eastAsia="zh-CN"/>
              </w:rPr>
            </w:pPr>
            <w:r>
              <w:rPr>
                <w:b/>
                <w:noProof/>
                <w:sz w:val="28"/>
                <w:lang w:eastAsia="zh-CN"/>
              </w:rPr>
              <w:t>1659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B036B9" w:rsidR="001E41F3" w:rsidRPr="00410371" w:rsidRDefault="00C14AC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7D1DBC"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51847">
              <w:rPr>
                <w:b/>
                <w:noProof/>
                <w:sz w:val="28"/>
              </w:rPr>
              <w:t>4</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44BF3F"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FA0F99" w:rsidR="001E41F3" w:rsidRPr="0009723F" w:rsidRDefault="00824035">
            <w:pPr>
              <w:pStyle w:val="CRCoverPage"/>
              <w:spacing w:after="0"/>
              <w:ind w:left="100"/>
              <w:rPr>
                <w:noProof/>
                <w:lang w:val="en-US"/>
              </w:rPr>
            </w:pPr>
            <w:r w:rsidRPr="00824035">
              <w:rPr>
                <w:noProof/>
                <w:lang w:val="en-US"/>
              </w:rPr>
              <w:t>Corrections to Signalling Procedure of Application Data Channel Interworking via 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5B47C" w:rsidR="001E41F3" w:rsidRDefault="003002B0">
            <w:pPr>
              <w:pStyle w:val="CRCoverPage"/>
              <w:spacing w:after="0"/>
              <w:ind w:left="100"/>
              <w:rPr>
                <w:noProof/>
                <w:lang w:eastAsia="zh-CN"/>
              </w:rPr>
            </w:pPr>
            <w:r>
              <w:rPr>
                <w:noProof/>
              </w:rPr>
              <w:t>202</w:t>
            </w:r>
            <w:r w:rsidR="00B9147B">
              <w:rPr>
                <w:noProof/>
              </w:rPr>
              <w:t>5</w:t>
            </w:r>
            <w:r>
              <w:rPr>
                <w:noProof/>
              </w:rPr>
              <w:t>-</w:t>
            </w:r>
            <w:r w:rsidR="002D7A49">
              <w:rPr>
                <w:noProof/>
              </w:rPr>
              <w:t>10</w:t>
            </w:r>
            <w:r>
              <w:rPr>
                <w:noProof/>
              </w:rPr>
              <w:t>-</w:t>
            </w:r>
            <w:r w:rsidR="002D7A49">
              <w:rPr>
                <w:noProof/>
                <w:lang w:eastAsia="zh-CN"/>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5145E3" w:rsidR="0022196F" w:rsidRPr="001E4EF7" w:rsidRDefault="00824035" w:rsidP="00F90C40">
            <w:pPr>
              <w:rPr>
                <w:rFonts w:ascii="Arial" w:eastAsia="Malgun Gothic" w:hAnsi="Arial" w:cs="Arial"/>
                <w:noProof/>
                <w:lang w:val="en-US" w:eastAsia="ko-KR"/>
              </w:rPr>
            </w:pPr>
            <w:r w:rsidRPr="00824035">
              <w:rPr>
                <w:rFonts w:ascii="Arial" w:eastAsia="Malgun Gothic" w:hAnsi="Arial" w:cs="Arial"/>
                <w:noProof/>
                <w:lang w:val="en-US" w:eastAsia="ko-KR"/>
              </w:rPr>
              <w:t xml:space="preserve">The Figure AC.7.9.2-1 </w:t>
            </w:r>
            <w:r>
              <w:rPr>
                <w:rFonts w:ascii="Arial" w:eastAsia="Malgun Gothic" w:hAnsi="Arial" w:cs="Arial"/>
                <w:noProof/>
                <w:lang w:val="en-US" w:eastAsia="ko-KR"/>
              </w:rPr>
              <w:t xml:space="preserve">in </w:t>
            </w:r>
            <w:r w:rsidRPr="00824035">
              <w:rPr>
                <w:rFonts w:ascii="Arial" w:eastAsia="Malgun Gothic" w:hAnsi="Arial" w:cs="Arial"/>
                <w:noProof/>
                <w:lang w:val="en-US" w:eastAsia="ko-KR"/>
              </w:rPr>
              <w:t>clause AC.7.9.2</w:t>
            </w:r>
            <w:r>
              <w:rPr>
                <w:rFonts w:ascii="Arial" w:eastAsia="Malgun Gothic" w:hAnsi="Arial" w:cs="Arial"/>
                <w:noProof/>
                <w:lang w:val="en-US" w:eastAsia="ko-KR"/>
              </w:rPr>
              <w:t xml:space="preserve"> </w:t>
            </w:r>
            <w:r w:rsidRPr="00824035">
              <w:rPr>
                <w:rFonts w:ascii="Arial" w:eastAsia="Malgun Gothic" w:hAnsi="Arial" w:cs="Arial"/>
                <w:noProof/>
                <w:lang w:val="en-US" w:eastAsia="ko-KR"/>
              </w:rPr>
              <w:t>is currently incorrect.</w:t>
            </w:r>
            <w:r>
              <w:rPr>
                <w:rFonts w:ascii="Arial" w:eastAsia="Malgun Gothic" w:hAnsi="Arial" w:cs="Arial"/>
                <w:noProof/>
                <w:lang w:val="en-US" w:eastAsia="ko-KR"/>
              </w:rPr>
              <w:t xml:space="preserve"> </w:t>
            </w:r>
            <w:r w:rsidRPr="00824035">
              <w:rPr>
                <w:rFonts w:ascii="Arial" w:eastAsia="Malgun Gothic" w:hAnsi="Arial" w:cs="Arial"/>
                <w:noProof/>
                <w:lang w:val="en-US" w:eastAsia="ko-KR"/>
              </w:rPr>
              <w:t>Update the information within the SIP message in the Figure AC.7.9.2-1</w:t>
            </w:r>
            <w:r w:rsidR="00A00413">
              <w:rPr>
                <w:rFonts w:ascii="Arial" w:eastAsia="Malgun Gothic" w:hAnsi="Arial" w:cs="Arial"/>
                <w:noProof/>
                <w:lang w:val="en-US" w:eastAsia="ko-KR"/>
              </w:rPr>
              <w:t>, particularly in the step 1 (Audio and Bootstrap DC) and in step  10, 11, 13, 14 (Audio).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0726F8" w:rsidR="0022196F" w:rsidRDefault="009E172F" w:rsidP="00DE51A0">
            <w:pPr>
              <w:pStyle w:val="CRCoverPage"/>
              <w:spacing w:after="0"/>
              <w:rPr>
                <w:noProof/>
              </w:rPr>
            </w:pPr>
            <w:r w:rsidRPr="00824035">
              <w:rPr>
                <w:rFonts w:eastAsia="Malgun Gothic" w:cs="Arial"/>
                <w:noProof/>
                <w:lang w:val="en-US" w:eastAsia="ko-KR"/>
              </w:rPr>
              <w:t xml:space="preserve">Update the information within the SIP message in the Figure AC.7.9.2-1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A2970E" w:rsidR="001E41F3" w:rsidRDefault="00824035">
            <w:pPr>
              <w:pStyle w:val="CRCoverPage"/>
              <w:spacing w:after="0"/>
              <w:ind w:left="100"/>
              <w:rPr>
                <w:noProof/>
              </w:rPr>
            </w:pPr>
            <w:r w:rsidRPr="00824035">
              <w:rPr>
                <w:rFonts w:eastAsia="Malgun Gothic" w:cs="Arial"/>
                <w:noProof/>
                <w:lang w:val="en-US" w:eastAsia="ko-KR"/>
              </w:rPr>
              <w:t>AC.7.9.2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C10876" w14:textId="77777777" w:rsidR="00824035" w:rsidRDefault="00824035" w:rsidP="00824035">
      <w:pPr>
        <w:pStyle w:val="Heading3"/>
      </w:pPr>
      <w:bookmarkStart w:id="2" w:name="_Toc201127319"/>
      <w:r>
        <w:t>AC.7.9.2</w:t>
      </w:r>
      <w:r>
        <w:tab/>
        <w:t>Signalling Procedure of Application Data Channel Interworking via MF</w:t>
      </w:r>
      <w:bookmarkEnd w:id="2"/>
    </w:p>
    <w:p w14:paraId="1E6E5CA1" w14:textId="77777777" w:rsidR="00824035" w:rsidRDefault="00824035" w:rsidP="00824035">
      <w:r>
        <w:t>Figure AC.7.9.2-1 depicts a signalling flow diagram for establishing the application data channel when the originating DCMTSI UE initiates an IMS DC session to the terminating MTSI UE, providing interworking of application data channel to MTSI UE via MF. This procedure enables the transcoding to be performed by the MF, upon instructions by the DCSF, transcode between the data channel media and the MMTEL media such as audio and video, e.g. Real-time Screen Sharing.</w:t>
      </w:r>
    </w:p>
    <w:p w14:paraId="1493B1F7" w14:textId="4910DC6A" w:rsidR="00B26016" w:rsidRDefault="009E172F" w:rsidP="002E4CF8">
      <w:pPr>
        <w:rPr>
          <w:ins w:id="3" w:author="배재현/이동통신표준Lab(SR)/삼성전자" w:date="2025-08-14T19:02:00Z"/>
          <w:lang w:val="en-US" w:eastAsia="zh-CN"/>
        </w:rPr>
      </w:pPr>
      <w:del w:id="4" w:author="배재현/이동통신표준Lab(SR)/삼성전자" w:date="2025-08-14T19:02:00Z">
        <w:r w:rsidDel="009E172F">
          <w:rPr>
            <w:lang w:val="en-US" w:eastAsia="zh-CN"/>
          </w:rPr>
          <w:object w:dxaOrig="10429" w:dyaOrig="8671" w14:anchorId="65EEB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00.05pt" o:ole="">
              <v:imagedata r:id="rId13" o:title=""/>
              <o:lock v:ext="edit" aspectratio="f"/>
            </v:shape>
            <o:OLEObject Type="Embed" ProgID="Visio.Drawing.15" ShapeID="_x0000_i1025" DrawAspect="Content" ObjectID="_1822529069" r:id="rId14"/>
          </w:object>
        </w:r>
      </w:del>
    </w:p>
    <w:p w14:paraId="26E4A640" w14:textId="742C7E59" w:rsidR="009E172F" w:rsidRDefault="00A00413" w:rsidP="002E4CF8">
      <w:pPr>
        <w:rPr>
          <w:ins w:id="5" w:author="배재현/이동통신표준Lab(SR)/삼성전자" w:date="2025-08-14T19:03:00Z"/>
        </w:rPr>
      </w:pPr>
      <w:ins w:id="6" w:author="배재현/이동통신표준Lab(SR)/삼성전자" w:date="2025-08-14T19:02:00Z">
        <w:r w:rsidRPr="00224FCE">
          <w:object w:dxaOrig="10425" w:dyaOrig="8670" w14:anchorId="2CCAB3A0">
            <v:shape id="_x0000_i1026" type="#_x0000_t75" style="width:479.6pt;height:435.15pt" o:ole="">
              <v:imagedata r:id="rId15" o:title=""/>
              <o:lock v:ext="edit" aspectratio="f"/>
            </v:shape>
            <o:OLEObject Type="Embed" ProgID="Visio.Drawing.15" ShapeID="_x0000_i1026" DrawAspect="Content" ObjectID="_1822529070" r:id="rId16"/>
          </w:object>
        </w:r>
      </w:ins>
    </w:p>
    <w:p w14:paraId="4B907EA2" w14:textId="77777777" w:rsidR="009E172F" w:rsidRDefault="009E172F" w:rsidP="009E172F">
      <w:pPr>
        <w:pStyle w:val="TF"/>
      </w:pPr>
      <w:r>
        <w:t>Figure AC.7.9.2-1: Application Data Channel set up signalling procedure for IMS data channel interworking with MTSI UE via MF</w:t>
      </w:r>
    </w:p>
    <w:p w14:paraId="45A7BEBF" w14:textId="77777777" w:rsidR="00AA0E93" w:rsidRDefault="00AA0E93" w:rsidP="00AA0E93">
      <w:pPr>
        <w:pStyle w:val="B1"/>
      </w:pPr>
      <w:r>
        <w:t>0.</w:t>
      </w:r>
      <w:r>
        <w:tab/>
        <w:t>The UE#1 initiates an IMS session setup procedure towards the UE#2 with initial SDP offer that includes audio media and bootstrap data channel description. The DCSF is aware that the terminating network or UE#2 does not support or does not want to use IMS data channel in the session, e.g. the SDP offer that includes bootstrap data channel description has been rejected by the terminating network or UE#2.</w:t>
      </w:r>
    </w:p>
    <w:p w14:paraId="4F4D71BD" w14:textId="77777777" w:rsidR="00AA0E93" w:rsidRDefault="00AA0E93" w:rsidP="00AA0E93">
      <w:pPr>
        <w:pStyle w:val="B1"/>
      </w:pPr>
      <w:r>
        <w:t>1-3.</w:t>
      </w:r>
      <w:r>
        <w:tab/>
        <w:t>After the IMS session with audio media between UE#1 and UE#2 as well as bootstrap data channel between UE#1 and network side has been established, the 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69113D05" w14:textId="77777777" w:rsidR="00AA0E93" w:rsidRDefault="00AA0E93" w:rsidP="00AA0E93">
      <w:pPr>
        <w:pStyle w:val="B1"/>
      </w:pPr>
      <w:r>
        <w:t>4.</w:t>
      </w:r>
      <w:r>
        <w:tab/>
        <w:t>After receiving the notification, the DCSF determines the policy about how to process the application data channel establishment request based on the related parameters (i.e. associated DC application binding information as application ID) in the notification and/or DCSF service specific policy.</w:t>
      </w:r>
    </w:p>
    <w:p w14:paraId="555ECF18" w14:textId="77777777" w:rsidR="00AA0E93" w:rsidRDefault="00AA0E93" w:rsidP="00AA0E93">
      <w:pPr>
        <w:pStyle w:val="B1"/>
      </w:pPr>
      <w:r>
        <w:t>5.</w:t>
      </w:r>
      <w:r>
        <w:tab/>
        <w:t>According to step 0, the DCSF determines that interworking of the application data channel media to MTSI UE is needed and possible, based on the application information, i.e. application id.</w:t>
      </w:r>
    </w:p>
    <w:p w14:paraId="313BA33C" w14:textId="77777777" w:rsidR="00AA0E93" w:rsidRDefault="00AA0E93" w:rsidP="00AA0E93">
      <w:pPr>
        <w:pStyle w:val="B1"/>
      </w:pPr>
      <w:r>
        <w:t>6.</w:t>
      </w:r>
      <w:r>
        <w:tab/>
        <w:t xml:space="preserve">The DCSF invokes </w:t>
      </w:r>
      <w:proofErr w:type="spellStart"/>
      <w:r>
        <w:t>Nimsas_MediaControl_MediaInstruction</w:t>
      </w:r>
      <w:proofErr w:type="spellEnd"/>
      <w:r>
        <w:t xml:space="preserve"> to the IMS AS and instructs the IMS AS to create resources and association for the application data channels on UE#1 side and video media on UE#2 side. The </w:t>
      </w:r>
      <w:r>
        <w:lastRenderedPageBreak/>
        <w:t>DCSF also includes the instruction on how to transcode data channel media to video media. The DCSF includes the instruction that the video media on UE2#2 side is one-way from UE#1 side to UE#2 side.</w:t>
      </w:r>
    </w:p>
    <w:p w14:paraId="57F214A1" w14:textId="77777777" w:rsidR="00AA0E93" w:rsidRDefault="00AA0E93" w:rsidP="00AA0E93">
      <w:pPr>
        <w:pStyle w:val="B1"/>
      </w:pPr>
      <w:r>
        <w:t>7.</w:t>
      </w:r>
      <w:r>
        <w:tab/>
        <w:t xml:space="preserve">The IMS AS invokes </w:t>
      </w:r>
      <w:proofErr w:type="spellStart"/>
      <w:r>
        <w:t>Nmf_MediaResourceManagement</w:t>
      </w:r>
      <w:proofErr w:type="spellEnd"/>
      <w:r>
        <w:t xml:space="preserve"> to the MF to allocate resource and transcode data channel media to video media according to DCSF instruction.</w:t>
      </w:r>
    </w:p>
    <w:p w14:paraId="7D0E4A8A" w14:textId="77777777" w:rsidR="00AA0E93" w:rsidRDefault="00AA0E93" w:rsidP="00AA0E93">
      <w:pPr>
        <w:pStyle w:val="NO"/>
      </w:pPr>
      <w:r>
        <w:t>NOTE:</w:t>
      </w:r>
      <w:r>
        <w:tab/>
        <w:t>The media instruction enables the MF to perform transport protocol translation from DC protocol (UDP/DTLS/SCTP) on one side and video media (RTP/AVPF) on the other.</w:t>
      </w:r>
    </w:p>
    <w:p w14:paraId="284E791C" w14:textId="77777777" w:rsidR="00AA0E93" w:rsidRDefault="00AA0E93" w:rsidP="00AA0E93">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6588ED14" w14:textId="77777777" w:rsidR="00AA0E93" w:rsidRDefault="00AA0E93" w:rsidP="00AA0E93">
      <w:pPr>
        <w:pStyle w:val="B1"/>
      </w:pPr>
      <w:r>
        <w:t>10-11.</w:t>
      </w:r>
      <w:r>
        <w:tab/>
        <w:t>After the media resource reservation, the IMS AS sends a re-INVITE request with the SDP offer for anchoring the video media of UE#2 to the MF. According to the instruction received in step 6, the video media is associated with direction attribute setting to "</w:t>
      </w:r>
      <w:proofErr w:type="spellStart"/>
      <w:r>
        <w:t>sendonly</w:t>
      </w:r>
      <w:proofErr w:type="spellEnd"/>
      <w:r>
        <w:t>" to disable the uplink video media from the UE#2 to the MF.</w:t>
      </w:r>
    </w:p>
    <w:p w14:paraId="50FC0429" w14:textId="77777777" w:rsidR="00AA0E93" w:rsidRDefault="00AA0E93" w:rsidP="00AA0E93">
      <w:pPr>
        <w:pStyle w:val="B1"/>
      </w:pPr>
      <w:r>
        <w:t>12-14.</w:t>
      </w:r>
      <w:r>
        <w:tab/>
        <w:t>After terminating network side negotiation, UE#2 and terminating network returns 200 OK for the re-INVITE.</w:t>
      </w:r>
    </w:p>
    <w:p w14:paraId="6F38884F" w14:textId="77777777" w:rsidR="00AA0E93" w:rsidRDefault="00AA0E93" w:rsidP="00AA0E93">
      <w:pPr>
        <w:pStyle w:val="B1"/>
      </w:pPr>
      <w:r>
        <w:t>15-16.</w:t>
      </w:r>
      <w:r>
        <w:tab/>
        <w:t>DCSF is notified about the terminating network media negotiation result.</w:t>
      </w:r>
    </w:p>
    <w:p w14:paraId="66D242B9" w14:textId="77777777" w:rsidR="00AA0E93" w:rsidRDefault="00AA0E93" w:rsidP="00AA0E93">
      <w:pPr>
        <w:pStyle w:val="B1"/>
      </w:pPr>
      <w:r>
        <w:t>17-21.</w:t>
      </w:r>
      <w:r>
        <w:tab/>
        <w:t>The IMS AS sends 200 OK for the re-INVITE initiated by UE#1 and UE#1 returns ACK.</w:t>
      </w:r>
    </w:p>
    <w:p w14:paraId="2B568F25" w14:textId="77777777" w:rsidR="00AA0E93" w:rsidRDefault="00AA0E93" w:rsidP="00AA0E93">
      <w:pPr>
        <w:pStyle w:val="B1"/>
      </w:pPr>
      <w:r>
        <w:t>22.</w:t>
      </w:r>
      <w:r>
        <w:tab/>
        <w:t>UE#1 initiates SCTP association and DTLS connection establishment procedures and establishes the application data channels with the MF.</w:t>
      </w:r>
    </w:p>
    <w:p w14:paraId="32BE5369" w14:textId="77777777" w:rsidR="00AA0E93" w:rsidRDefault="00AA0E93" w:rsidP="00AA0E93">
      <w:pPr>
        <w:pStyle w:val="B1"/>
      </w:pPr>
      <w:r>
        <w:t>23-24.</w:t>
      </w:r>
      <w:r>
        <w:tab/>
        <w:t>The IMS AS reports media negotiation result to the DCSF and reports that anchoring video stream is successful. The DCSF responds to enable MMTel AS to continue the session.</w:t>
      </w:r>
    </w:p>
    <w:p w14:paraId="4A92BC3C" w14:textId="77777777" w:rsidR="00AA0E93" w:rsidRDefault="00AA0E93" w:rsidP="00AA0E93">
      <w:pPr>
        <w:pStyle w:val="B1"/>
      </w:pPr>
      <w:r>
        <w:t>25.</w:t>
      </w:r>
      <w:r>
        <w:tab/>
        <w:t>The IMS AS sends a Media Resource Management Update Request to the MF to associate application data channel stream between UE#1 and the MF with the allocated video streams between UE#2 and the MF.</w:t>
      </w:r>
    </w:p>
    <w:p w14:paraId="7A4C2282" w14:textId="77777777" w:rsidR="00AA0E93" w:rsidRDefault="00AA0E93" w:rsidP="00AA0E93">
      <w:pPr>
        <w:pStyle w:val="B1"/>
      </w:pPr>
      <w:r>
        <w:tab/>
        <w:t>The application data channels between the MF and UE#1 are associated with the RTP video streams between the MF and UE#2. The RTP stream of UE#1's (e.g. screenshare sequence) is received by UE#2 from video streams.</w:t>
      </w:r>
    </w:p>
    <w:p w14:paraId="2C797BD6" w14:textId="77777777" w:rsidR="009E172F" w:rsidRPr="00AA0E93" w:rsidRDefault="009E172F"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A032" w14:textId="77777777" w:rsidR="004256B2" w:rsidRDefault="004256B2">
      <w:r>
        <w:separator/>
      </w:r>
    </w:p>
  </w:endnote>
  <w:endnote w:type="continuationSeparator" w:id="0">
    <w:p w14:paraId="288DC8F1" w14:textId="77777777" w:rsidR="004256B2" w:rsidRDefault="0042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1FB6" w14:textId="77777777" w:rsidR="004256B2" w:rsidRDefault="004256B2">
      <w:r>
        <w:separator/>
      </w:r>
    </w:p>
  </w:footnote>
  <w:footnote w:type="continuationSeparator" w:id="0">
    <w:p w14:paraId="5820AFAA" w14:textId="77777777" w:rsidR="004256B2" w:rsidRDefault="0042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0598191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86B57"/>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51847"/>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D7A49"/>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43CD9"/>
    <w:rsid w:val="00354738"/>
    <w:rsid w:val="003609EF"/>
    <w:rsid w:val="0036231A"/>
    <w:rsid w:val="003632EB"/>
    <w:rsid w:val="00363DF6"/>
    <w:rsid w:val="0036735B"/>
    <w:rsid w:val="003674C0"/>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077D1"/>
    <w:rsid w:val="00410371"/>
    <w:rsid w:val="00413F33"/>
    <w:rsid w:val="004242F1"/>
    <w:rsid w:val="00424BBF"/>
    <w:rsid w:val="00425202"/>
    <w:rsid w:val="004256B2"/>
    <w:rsid w:val="0043153D"/>
    <w:rsid w:val="00466EB2"/>
    <w:rsid w:val="004713AB"/>
    <w:rsid w:val="0048754D"/>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065"/>
    <w:rsid w:val="005556D2"/>
    <w:rsid w:val="005605DD"/>
    <w:rsid w:val="00563F59"/>
    <w:rsid w:val="00567980"/>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518A"/>
    <w:rsid w:val="00723D43"/>
    <w:rsid w:val="007277DF"/>
    <w:rsid w:val="00727C66"/>
    <w:rsid w:val="00737B2D"/>
    <w:rsid w:val="00783843"/>
    <w:rsid w:val="00787FAB"/>
    <w:rsid w:val="007909A5"/>
    <w:rsid w:val="00792342"/>
    <w:rsid w:val="007977A8"/>
    <w:rsid w:val="007977D0"/>
    <w:rsid w:val="007B23AB"/>
    <w:rsid w:val="007B512A"/>
    <w:rsid w:val="007C1F00"/>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6B8F"/>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3A76"/>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00413"/>
    <w:rsid w:val="00A019E8"/>
    <w:rsid w:val="00A246B6"/>
    <w:rsid w:val="00A26974"/>
    <w:rsid w:val="00A27451"/>
    <w:rsid w:val="00A32C4E"/>
    <w:rsid w:val="00A40746"/>
    <w:rsid w:val="00A40849"/>
    <w:rsid w:val="00A47E70"/>
    <w:rsid w:val="00A50CF0"/>
    <w:rsid w:val="00A514FA"/>
    <w:rsid w:val="00A542A2"/>
    <w:rsid w:val="00A5578E"/>
    <w:rsid w:val="00A62A20"/>
    <w:rsid w:val="00A7671C"/>
    <w:rsid w:val="00A81C8A"/>
    <w:rsid w:val="00A83511"/>
    <w:rsid w:val="00AA08C7"/>
    <w:rsid w:val="00AA0E93"/>
    <w:rsid w:val="00AA2CBC"/>
    <w:rsid w:val="00AB17F7"/>
    <w:rsid w:val="00AB3744"/>
    <w:rsid w:val="00AC3D42"/>
    <w:rsid w:val="00AC5820"/>
    <w:rsid w:val="00AC6EC7"/>
    <w:rsid w:val="00AD0297"/>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14B2"/>
    <w:rsid w:val="00C040FA"/>
    <w:rsid w:val="00C06136"/>
    <w:rsid w:val="00C149A1"/>
    <w:rsid w:val="00C14ACC"/>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097C"/>
    <w:rsid w:val="00D419A3"/>
    <w:rsid w:val="00D42F8F"/>
    <w:rsid w:val="00D50255"/>
    <w:rsid w:val="00D56DCC"/>
    <w:rsid w:val="00D57B90"/>
    <w:rsid w:val="00D6214A"/>
    <w:rsid w:val="00D621E5"/>
    <w:rsid w:val="00D64467"/>
    <w:rsid w:val="00D66520"/>
    <w:rsid w:val="00D9520B"/>
    <w:rsid w:val="00DA01BF"/>
    <w:rsid w:val="00DA3849"/>
    <w:rsid w:val="00DA64D9"/>
    <w:rsid w:val="00DA7B84"/>
    <w:rsid w:val="00DB09E6"/>
    <w:rsid w:val="00DC2416"/>
    <w:rsid w:val="00DC4EEA"/>
    <w:rsid w:val="00DC7424"/>
    <w:rsid w:val="00DE28A1"/>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8588A"/>
    <w:rPr>
      <w:rFonts w:ascii="Arial" w:hAnsi="Arial"/>
      <w:b/>
      <w:noProof/>
      <w:sz w:val="18"/>
      <w:lang w:val="en-GB" w:eastAsia="en-US"/>
    </w:rPr>
  </w:style>
  <w:style w:type="paragraph" w:customStyle="1" w:styleId="DocumentTitle">
    <w:name w:val="DocumentTitle"/>
    <w:basedOn w:val="Normal"/>
    <w:qFormat/>
    <w:rsid w:val="00151847"/>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151847"/>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151847"/>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151847"/>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151847"/>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151847"/>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151847"/>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151847"/>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151847"/>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151847"/>
    <w:pPr>
      <w:spacing w:after="160" w:line="259" w:lineRule="auto"/>
      <w:jc w:val="center"/>
    </w:pPr>
    <w:rPr>
      <w:rFonts w:ascii="Calibri" w:hAnsi="Calibri" w:cstheme="minorBidi"/>
      <w:sz w:val="24"/>
      <w:szCs w:val="22"/>
      <w:lang w:val="en-US" w:eastAsia="ko-KR"/>
    </w:rPr>
  </w:style>
  <w:style w:type="paragraph" w:customStyle="1" w:styleId="Head3">
    <w:name w:val="Head3"/>
    <w:qFormat/>
    <w:rsid w:val="00151847"/>
    <w:pPr>
      <w:spacing w:after="160" w:line="259" w:lineRule="auto"/>
    </w:pPr>
    <w:rPr>
      <w:rFonts w:ascii="Calibri" w:hAnsi="Calibri" w:cstheme="minorBidi"/>
      <w:b/>
      <w:sz w:val="26"/>
      <w:szCs w:val="22"/>
      <w:lang w:val="en-US" w:eastAsia="ko-KR"/>
    </w:rPr>
  </w:style>
  <w:style w:type="paragraph" w:customStyle="1" w:styleId="Head4">
    <w:name w:val="Head4"/>
    <w:qFormat/>
    <w:rsid w:val="00151847"/>
    <w:pPr>
      <w:spacing w:after="160" w:line="259" w:lineRule="auto"/>
    </w:pPr>
    <w:rPr>
      <w:rFonts w:ascii="Calibri" w:hAnsi="Calibri" w:cstheme="minorBidi"/>
      <w:b/>
      <w:sz w:val="24"/>
      <w:szCs w:val="22"/>
      <w:lang w:val="en-US" w:eastAsia="ko-KR"/>
    </w:rPr>
  </w:style>
  <w:style w:type="paragraph" w:customStyle="1" w:styleId="Head5">
    <w:name w:val="Head5"/>
    <w:qFormat/>
    <w:rsid w:val="00151847"/>
    <w:pPr>
      <w:spacing w:after="160" w:line="259" w:lineRule="auto"/>
    </w:pPr>
    <w:rPr>
      <w:rFonts w:ascii="Calibri" w:hAnsi="Calibri" w:cstheme="minorBidi"/>
      <w:sz w:val="24"/>
      <w:szCs w:val="22"/>
      <w:lang w:val="en-US" w:eastAsia="ko-KR"/>
    </w:rPr>
  </w:style>
  <w:style w:type="paragraph" w:customStyle="1" w:styleId="Head6">
    <w:name w:val="Head6"/>
    <w:qFormat/>
    <w:rsid w:val="00151847"/>
    <w:pPr>
      <w:spacing w:after="160" w:line="259" w:lineRule="auto"/>
    </w:pPr>
    <w:rPr>
      <w:rFonts w:ascii="Calibri" w:hAnsi="Calibri" w:cstheme="minorBidi"/>
      <w:sz w:val="24"/>
      <w:szCs w:val="22"/>
      <w:lang w:val="en-US" w:eastAsia="ko-KR"/>
    </w:rPr>
  </w:style>
  <w:style w:type="paragraph" w:customStyle="1" w:styleId="TextPara">
    <w:name w:val="TextPara"/>
    <w:qFormat/>
    <w:rsid w:val="00151847"/>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151847"/>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151847"/>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151847"/>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151847"/>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151847"/>
  </w:style>
  <w:style w:type="paragraph" w:customStyle="1" w:styleId="Quotation">
    <w:name w:val="Quotation"/>
    <w:basedOn w:val="Normal"/>
    <w:qFormat/>
    <w:rsid w:val="00151847"/>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975</Words>
  <Characters>5563</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4</cp:revision>
  <cp:lastPrinted>1900-01-01T00:00:00Z</cp:lastPrinted>
  <dcterms:created xsi:type="dcterms:W3CDTF">2025-10-15T09:39:00Z</dcterms:created>
  <dcterms:modified xsi:type="dcterms:W3CDTF">2025-10-21T04:57:00Z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0E775344FD3BFA415CFAFF20B15D4DF38F9B7997C825B8E8D9A74FCB3A69BF009C25FBDE7B146E2E130EDBAD2847866D3C2D32E393E6AE350DAA55408E47541E</vt:lpwstr>
  </property>
  <property fmtid="{D5CDD505-2E9C-101B-9397-08002B2CF9AE}" pid="22" name="DocumentId">
    <vt:lpwstr/>
  </property>
</Properties>
</file>